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035EC8" w:rsidP="00384E4B">
      <w:pPr>
        <w:rPr>
          <w:rFonts w:ascii="Arial" w:hAnsi="Arial" w:cs="Arial"/>
        </w:rPr>
      </w:pPr>
      <w:r w:rsidRPr="00035EC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text message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voice message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pound key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star key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charger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dial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send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talk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hang up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smart phone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access number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calling card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computer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USB port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software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keyboard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mouse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monitor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screen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cable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hard drive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1941F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type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343F" w:rsidRPr="00504A65" w:rsidTr="001941F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delete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343F" w:rsidRPr="00504A65" w:rsidTr="001941F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343F" w:rsidRPr="009C3DEB" w:rsidRDefault="0017343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17343F" w:rsidRPr="0017343F" w:rsidRDefault="0017343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343F">
              <w:rPr>
                <w:rFonts w:ascii="Times New Roman" w:hAnsi="Times New Roman"/>
                <w:color w:val="000000"/>
              </w:rPr>
              <w:t>select</w:t>
            </w:r>
          </w:p>
        </w:tc>
        <w:tc>
          <w:tcPr>
            <w:tcW w:w="6693" w:type="dxa"/>
          </w:tcPr>
          <w:p w:rsidR="0017343F" w:rsidRPr="009C3DEB" w:rsidRDefault="0017343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43F" w:rsidRDefault="0017343F" w:rsidP="00814CB4">
      <w:r>
        <w:separator/>
      </w:r>
    </w:p>
  </w:endnote>
  <w:endnote w:type="continuationSeparator" w:id="1">
    <w:p w:rsidR="0017343F" w:rsidRDefault="0017343F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43F" w:rsidRDefault="0017343F" w:rsidP="00814CB4">
      <w:r>
        <w:separator/>
      </w:r>
    </w:p>
  </w:footnote>
  <w:footnote w:type="continuationSeparator" w:id="1">
    <w:p w:rsidR="0017343F" w:rsidRDefault="0017343F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17343F">
      <w:rPr>
        <w:rFonts w:ascii="Times New Roman" w:hAnsi="Times New Roman"/>
        <w:color w:val="4F6228" w:themeColor="accent3" w:themeShade="80"/>
        <w:sz w:val="32"/>
        <w:szCs w:val="32"/>
      </w:rPr>
      <w:t>1 Technology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5EC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7343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3</TotalTime>
  <Pages>1</Pages>
  <Words>87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2009-05-24T16:19:00Z</dcterms:created>
  <dcterms:modified xsi:type="dcterms:W3CDTF">2009-05-24T16:22:00Z</dcterms:modified>
</cp:coreProperties>
</file>